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9E2" w:rsidRPr="00BA3F5F" w:rsidRDefault="00E229E2" w:rsidP="002D3EAB">
      <w:pPr>
        <w:pStyle w:val="NoSpacing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5. SINIFLAR 2</w:t>
      </w:r>
      <w:r w:rsidRPr="00BA3F5F">
        <w:rPr>
          <w:rFonts w:ascii="Times New Roman" w:hAnsi="Times New Roman" w:cs="Times New Roman"/>
          <w:b/>
          <w:bCs/>
          <w:sz w:val="26"/>
          <w:szCs w:val="26"/>
        </w:rPr>
        <w:t xml:space="preserve">. DÖNEM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TÜRKÇE DERSİ </w:t>
      </w:r>
      <w:r w:rsidRPr="00BA3F5F">
        <w:rPr>
          <w:rFonts w:ascii="Times New Roman" w:hAnsi="Times New Roman" w:cs="Times New Roman"/>
          <w:b/>
          <w:bCs/>
          <w:sz w:val="26"/>
          <w:szCs w:val="26"/>
        </w:rPr>
        <w:t>1. SINAV SORULARI</w:t>
      </w:r>
    </w:p>
    <w:p w:rsidR="00E229E2" w:rsidRPr="00BA3F5F" w:rsidRDefault="00E229E2" w:rsidP="002D3EAB">
      <w:pPr>
        <w:pStyle w:val="NoSpacing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6"/>
        <w:gridCol w:w="939"/>
        <w:gridCol w:w="1011"/>
        <w:gridCol w:w="1620"/>
        <w:gridCol w:w="1448"/>
        <w:gridCol w:w="1536"/>
      </w:tblGrid>
      <w:tr w:rsidR="00E229E2" w:rsidRPr="00BA3F5F">
        <w:trPr>
          <w:jc w:val="center"/>
        </w:trPr>
        <w:tc>
          <w:tcPr>
            <w:tcW w:w="4286" w:type="dxa"/>
            <w:vAlign w:val="center"/>
          </w:tcPr>
          <w:p w:rsidR="00E229E2" w:rsidRPr="00BA3F5F" w:rsidRDefault="00E229E2" w:rsidP="007009C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A3F5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ADI SOYADI</w:t>
            </w:r>
          </w:p>
        </w:tc>
        <w:tc>
          <w:tcPr>
            <w:tcW w:w="900" w:type="dxa"/>
            <w:vAlign w:val="center"/>
          </w:tcPr>
          <w:p w:rsidR="00E229E2" w:rsidRPr="00BA3F5F" w:rsidRDefault="00E229E2" w:rsidP="007009C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A3F5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NOSU</w:t>
            </w:r>
          </w:p>
        </w:tc>
        <w:tc>
          <w:tcPr>
            <w:tcW w:w="900" w:type="dxa"/>
            <w:vAlign w:val="center"/>
          </w:tcPr>
          <w:p w:rsidR="00E229E2" w:rsidRPr="00BA3F5F" w:rsidRDefault="00E229E2" w:rsidP="007009C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A3F5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SINIFI</w:t>
            </w:r>
          </w:p>
        </w:tc>
        <w:tc>
          <w:tcPr>
            <w:tcW w:w="1620" w:type="dxa"/>
            <w:vAlign w:val="center"/>
          </w:tcPr>
          <w:p w:rsidR="00E229E2" w:rsidRPr="00BA3F5F" w:rsidRDefault="00E229E2" w:rsidP="007009C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A3F5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TARİH</w:t>
            </w:r>
          </w:p>
        </w:tc>
        <w:tc>
          <w:tcPr>
            <w:tcW w:w="1448" w:type="dxa"/>
            <w:vAlign w:val="center"/>
          </w:tcPr>
          <w:p w:rsidR="00E229E2" w:rsidRPr="00BA3F5F" w:rsidRDefault="00E229E2" w:rsidP="007009C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A3F5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SÜRE</w:t>
            </w:r>
          </w:p>
        </w:tc>
        <w:tc>
          <w:tcPr>
            <w:tcW w:w="1536" w:type="dxa"/>
            <w:vAlign w:val="center"/>
          </w:tcPr>
          <w:p w:rsidR="00E229E2" w:rsidRPr="00BA3F5F" w:rsidRDefault="00E229E2" w:rsidP="007009C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A3F5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PUANI</w:t>
            </w:r>
          </w:p>
        </w:tc>
      </w:tr>
      <w:tr w:rsidR="00E229E2" w:rsidRPr="00BA3F5F">
        <w:trPr>
          <w:trHeight w:val="850"/>
          <w:jc w:val="center"/>
        </w:trPr>
        <w:tc>
          <w:tcPr>
            <w:tcW w:w="4286" w:type="dxa"/>
            <w:vAlign w:val="center"/>
          </w:tcPr>
          <w:p w:rsidR="00E229E2" w:rsidRPr="00BA3F5F" w:rsidRDefault="00E229E2" w:rsidP="007009CF">
            <w:pPr>
              <w:pStyle w:val="NoSpacing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hyperlink r:id="rId4" w:history="1">
              <w:r>
                <w:rPr>
                  <w:rStyle w:val="Hyperlink"/>
                  <w:rFonts w:ascii="Comic Sans MS" w:hAnsi="Comic Sans MS" w:cs="Comic Sans MS"/>
                  <w:b/>
                  <w:bCs/>
                  <w:sz w:val="20"/>
                  <w:szCs w:val="20"/>
                </w:rPr>
                <w:t>www.sorubak.com</w:t>
              </w:r>
            </w:hyperlink>
          </w:p>
        </w:tc>
        <w:tc>
          <w:tcPr>
            <w:tcW w:w="900" w:type="dxa"/>
            <w:vAlign w:val="center"/>
          </w:tcPr>
          <w:p w:rsidR="00E229E2" w:rsidRPr="00BA3F5F" w:rsidRDefault="00E229E2" w:rsidP="007009C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E229E2" w:rsidRPr="00BA3F5F" w:rsidRDefault="00E229E2" w:rsidP="007009C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E229E2" w:rsidRPr="00BA3F5F" w:rsidRDefault="00E229E2" w:rsidP="007009C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vAlign w:val="center"/>
          </w:tcPr>
          <w:p w:rsidR="00E229E2" w:rsidRPr="00BA3F5F" w:rsidRDefault="00E229E2" w:rsidP="007009C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A3F5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 dk.</w:t>
            </w:r>
          </w:p>
        </w:tc>
        <w:tc>
          <w:tcPr>
            <w:tcW w:w="1536" w:type="dxa"/>
            <w:vAlign w:val="center"/>
          </w:tcPr>
          <w:p w:rsidR="00E229E2" w:rsidRPr="00BA3F5F" w:rsidRDefault="00E229E2" w:rsidP="007009C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E229E2" w:rsidRPr="00BA3F5F" w:rsidRDefault="00E229E2" w:rsidP="002D3EAB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Tıp bilimi sadece hasta insanları iyileştirmeye çalışmaz, hasta olmadan yaşamak için neler yapması gerektiğini de araştırır; sağlıklı yaşamak için temizliğe önem vermeliyiz. Havasız ve güneş girmeyen yerlerde bulunmamalı ve spor yapmalıyız.Mutlu ve stresten uzak bir ömür, hastalık riskini önemli ölçüde azaltır.</w:t>
      </w:r>
    </w:p>
    <w:p w:rsidR="00E229E2" w:rsidRPr="00BA3F5F" w:rsidRDefault="00E229E2" w:rsidP="002D3EAB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  <w:lang w:eastAsia="tr-TR"/>
        </w:rPr>
        <w:pict>
          <v:roundrect id="_x0000_s1026" style="position:absolute;margin-left:594pt;margin-top:10.6pt;width:538.5pt;height:44.4pt;z-index:251658240" arcsize="10923f">
            <v:shadow on="t" type="double" opacity=".5" color2="shadow add(102)" offset="-3pt,-3pt" offset2="-6pt,-6pt"/>
            <v:textbox>
              <w:txbxContent>
                <w:p w:rsidR="00E229E2" w:rsidRPr="00BA3F5F" w:rsidRDefault="00E229E2" w:rsidP="002D3EAB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  <w:r w:rsidRPr="00BA3F5F">
                    <w:rPr>
                      <w:sz w:val="26"/>
                      <w:szCs w:val="26"/>
                    </w:rPr>
                    <w:t>öbreklere – beslenme – son kullanma tarihine – proteinler – midede – boşaltım – karbonhidrat – mineraller – havuçta – karaciğer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Aşağıdaki soruları yukarıdaki parçaya göre cevaplandırınız.</w:t>
      </w:r>
    </w:p>
    <w:p w:rsidR="00E229E2" w:rsidRPr="00BA3F5F" w:rsidRDefault="00E229E2" w:rsidP="002D3EAB">
      <w:pPr>
        <w:pStyle w:val="NoSpacing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229E2" w:rsidRPr="004C4DE1" w:rsidRDefault="00E229E2" w:rsidP="002D3EAB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4C4DE1">
        <w:rPr>
          <w:rFonts w:ascii="Times New Roman" w:hAnsi="Times New Roman" w:cs="Times New Roman"/>
          <w:b/>
          <w:bCs/>
          <w:sz w:val="26"/>
          <w:szCs w:val="26"/>
        </w:rPr>
        <w:t xml:space="preserve">1-Parçaya göre sağlıklı olmak için ne </w:t>
      </w:r>
      <w:r w:rsidRPr="008607ED">
        <w:rPr>
          <w:rFonts w:ascii="Times New Roman" w:hAnsi="Times New Roman" w:cs="Times New Roman"/>
          <w:b/>
          <w:bCs/>
          <w:sz w:val="26"/>
          <w:szCs w:val="26"/>
          <w:u w:val="single"/>
        </w:rPr>
        <w:t>yapmamalıyız?</w:t>
      </w:r>
      <w:r>
        <w:rPr>
          <w:rFonts w:ascii="Times New Roman" w:hAnsi="Times New Roman" w:cs="Times New Roman"/>
          <w:b/>
          <w:bCs/>
          <w:sz w:val="26"/>
          <w:szCs w:val="26"/>
        </w:rPr>
        <w:t>(5 puan)</w:t>
      </w:r>
    </w:p>
    <w:p w:rsidR="00E229E2" w:rsidRPr="00BA3F5F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E229E2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E229E2" w:rsidRPr="00BA3F5F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BA3F5F">
        <w:rPr>
          <w:rFonts w:ascii="Times New Roman" w:hAnsi="Times New Roman" w:cs="Times New Roman"/>
          <w:b/>
          <w:bCs/>
          <w:sz w:val="26"/>
          <w:szCs w:val="26"/>
        </w:rPr>
        <w:t xml:space="preserve">2- </w:t>
      </w:r>
      <w:r>
        <w:rPr>
          <w:rFonts w:ascii="Times New Roman" w:hAnsi="Times New Roman" w:cs="Times New Roman"/>
          <w:b/>
          <w:bCs/>
          <w:sz w:val="26"/>
          <w:szCs w:val="26"/>
        </w:rPr>
        <w:t>Hastalık riskini önemli ölçüde ne azaltır?(5 puan)</w:t>
      </w:r>
    </w:p>
    <w:p w:rsidR="00E229E2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E229E2" w:rsidRPr="00BA3F5F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E229E2" w:rsidRPr="00BA3F5F" w:rsidRDefault="00E229E2" w:rsidP="002D3EAB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3- Parçada anlatılmak istenen ana düşünce nedir</w:t>
      </w:r>
      <w:r w:rsidRPr="00BA3F5F">
        <w:rPr>
          <w:rFonts w:ascii="Times New Roman" w:hAnsi="Times New Roman" w:cs="Times New Roman"/>
          <w:b/>
          <w:bCs/>
          <w:sz w:val="26"/>
          <w:szCs w:val="26"/>
        </w:rPr>
        <w:t>?</w:t>
      </w:r>
      <w:r>
        <w:rPr>
          <w:rFonts w:ascii="Times New Roman" w:hAnsi="Times New Roman" w:cs="Times New Roman"/>
          <w:b/>
          <w:bCs/>
          <w:sz w:val="26"/>
          <w:szCs w:val="26"/>
        </w:rPr>
        <w:t>(5 puan)</w:t>
      </w:r>
    </w:p>
    <w:p w:rsidR="00E229E2" w:rsidRPr="00BA3F5F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E229E2" w:rsidRPr="00BA3F5F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E229E2" w:rsidRPr="00BA3F5F" w:rsidRDefault="00E229E2" w:rsidP="002D3EAB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BA3F5F">
        <w:rPr>
          <w:rFonts w:ascii="Times New Roman" w:hAnsi="Times New Roman" w:cs="Times New Roman"/>
          <w:b/>
          <w:bCs/>
          <w:sz w:val="26"/>
          <w:szCs w:val="26"/>
        </w:rPr>
        <w:t xml:space="preserve">4-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Aşağıdaki cümlelerin hangisinde sebep-sonuç ilişkisi </w:t>
      </w:r>
      <w:r w:rsidRPr="008607ED">
        <w:rPr>
          <w:rFonts w:ascii="Times New Roman" w:hAnsi="Times New Roman" w:cs="Times New Roman"/>
          <w:b/>
          <w:bCs/>
          <w:sz w:val="26"/>
          <w:szCs w:val="26"/>
          <w:u w:val="single"/>
        </w:rPr>
        <w:t>yoktur?(</w:t>
      </w:r>
      <w:r>
        <w:rPr>
          <w:rFonts w:ascii="Times New Roman" w:hAnsi="Times New Roman" w:cs="Times New Roman"/>
          <w:b/>
          <w:bCs/>
          <w:sz w:val="26"/>
          <w:szCs w:val="26"/>
        </w:rPr>
        <w:t>5 puan)</w:t>
      </w:r>
    </w:p>
    <w:p w:rsidR="00E229E2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A)Bilgisayar aldığı için çok mutlu oldu.</w:t>
      </w:r>
      <w:r>
        <w:rPr>
          <w:rFonts w:ascii="Times New Roman" w:hAnsi="Times New Roman" w:cs="Times New Roman"/>
          <w:sz w:val="26"/>
          <w:szCs w:val="26"/>
        </w:rPr>
        <w:tab/>
        <w:t xml:space="preserve">B) Yalnız kalmak istiyordu bu nedenle beni istemedi. </w:t>
      </w:r>
    </w:p>
    <w:p w:rsidR="00E229E2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C)</w:t>
      </w:r>
      <w:r w:rsidRPr="00BA3F5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Kavga atmak için sebep arıyordu.</w:t>
      </w:r>
      <w:r>
        <w:rPr>
          <w:rFonts w:ascii="Times New Roman" w:hAnsi="Times New Roman" w:cs="Times New Roman"/>
          <w:sz w:val="26"/>
          <w:szCs w:val="26"/>
        </w:rPr>
        <w:tab/>
        <w:t xml:space="preserve">D) Çarşıya çıkacaktı ancak son anda vazgeçti. </w:t>
      </w:r>
    </w:p>
    <w:p w:rsidR="00E229E2" w:rsidRDefault="00E229E2" w:rsidP="002D3EAB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</w:p>
    <w:p w:rsidR="00E229E2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115D6">
        <w:rPr>
          <w:rFonts w:ascii="Times New Roman" w:hAnsi="Times New Roman" w:cs="Times New Roman"/>
          <w:b/>
          <w:bCs/>
          <w:sz w:val="26"/>
          <w:szCs w:val="26"/>
        </w:rPr>
        <w:t>5-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Aşağıdaki cümlelerin hangisinde </w:t>
      </w:r>
      <w:r w:rsidRPr="008607ED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öznel </w:t>
      </w:r>
      <w:r>
        <w:rPr>
          <w:rFonts w:ascii="Times New Roman" w:hAnsi="Times New Roman" w:cs="Times New Roman"/>
          <w:b/>
          <w:bCs/>
          <w:sz w:val="26"/>
          <w:szCs w:val="26"/>
        </w:rPr>
        <w:t>yargı söz konusudur?(5 puan)</w:t>
      </w:r>
    </w:p>
    <w:p w:rsidR="00E229E2" w:rsidRDefault="00E229E2" w:rsidP="002D3EAB">
      <w:pPr>
        <w:pStyle w:val="NoSpacing"/>
      </w:pPr>
      <w:r>
        <w:t>A)Bakterilerin tamamı zararlı değildir.      B)Yoğurdun mayalanmasını bakteriler sağlar.</w:t>
      </w:r>
    </w:p>
    <w:p w:rsidR="00E229E2" w:rsidRDefault="00E229E2" w:rsidP="002D3EAB">
      <w:pPr>
        <w:pStyle w:val="NoSpacing"/>
      </w:pPr>
      <w:r>
        <w:t>C)Besinlerin bozulup bozulmadığını anlayamıyorum. D)Bitkiler gündüz fotosentez, gece solunum yapar.</w:t>
      </w:r>
    </w:p>
    <w:p w:rsidR="00E229E2" w:rsidRDefault="00E229E2" w:rsidP="002D3EAB">
      <w:pPr>
        <w:pStyle w:val="NoSpacing"/>
        <w:rPr>
          <w:b/>
          <w:bCs/>
        </w:rPr>
      </w:pPr>
    </w:p>
    <w:p w:rsidR="00E229E2" w:rsidRPr="006115D6" w:rsidRDefault="00E229E2" w:rsidP="002D3EAB">
      <w:pPr>
        <w:pStyle w:val="NoSpacing"/>
        <w:rPr>
          <w:b/>
          <w:bCs/>
        </w:rPr>
      </w:pPr>
      <w:r>
        <w:rPr>
          <w:b/>
          <w:bCs/>
        </w:rPr>
        <w:t>6-Aşağıda verilen kelimelerin eş ve zıt anlamlılarını karşılarına yazınız.(6 puan)</w:t>
      </w:r>
    </w:p>
    <w:p w:rsidR="00E229E2" w:rsidRDefault="00E229E2" w:rsidP="002D3EAB">
      <w:pPr>
        <w:pStyle w:val="NoSpacing"/>
      </w:pPr>
      <w:r>
        <w:t>EŞ ANLAMI                                                  ZIT ANLAMI</w:t>
      </w:r>
    </w:p>
    <w:p w:rsidR="00E229E2" w:rsidRDefault="00E229E2" w:rsidP="002D3EAB">
      <w:pPr>
        <w:pStyle w:val="NoSpacing"/>
        <w:tabs>
          <w:tab w:val="left" w:pos="4200"/>
        </w:tabs>
      </w:pPr>
      <w:r>
        <w:t>Görev:</w:t>
      </w:r>
      <w:r>
        <w:tab/>
        <w:t>yüksek:</w:t>
      </w:r>
    </w:p>
    <w:p w:rsidR="00E229E2" w:rsidRDefault="00E229E2" w:rsidP="002D3EAB">
      <w:pPr>
        <w:pStyle w:val="NoSpacing"/>
        <w:tabs>
          <w:tab w:val="left" w:pos="4200"/>
        </w:tabs>
      </w:pPr>
      <w:r>
        <w:t>Kanun:</w:t>
      </w:r>
      <w:r>
        <w:tab/>
        <w:t>sulak:</w:t>
      </w:r>
    </w:p>
    <w:p w:rsidR="00E229E2" w:rsidRDefault="00E229E2" w:rsidP="002D3EAB">
      <w:pPr>
        <w:pStyle w:val="NoSpacing"/>
        <w:tabs>
          <w:tab w:val="left" w:pos="4200"/>
        </w:tabs>
      </w:pPr>
      <w:r>
        <w:t>Evren:</w:t>
      </w:r>
      <w:r>
        <w:tab/>
        <w:t>savaş:</w:t>
      </w:r>
    </w:p>
    <w:p w:rsidR="00E229E2" w:rsidRDefault="00E229E2" w:rsidP="002D3EAB">
      <w:pPr>
        <w:pStyle w:val="NoSpacing"/>
        <w:rPr>
          <w:b/>
          <w:bCs/>
        </w:rPr>
      </w:pPr>
    </w:p>
    <w:p w:rsidR="00E229E2" w:rsidRDefault="00E229E2" w:rsidP="002D3EAB">
      <w:pPr>
        <w:pStyle w:val="NoSpacing"/>
      </w:pPr>
      <w:r>
        <w:rPr>
          <w:b/>
          <w:bCs/>
        </w:rPr>
        <w:t xml:space="preserve">7-Aşağıda altı çizili kelimelerden hangisi mecaz anlamda </w:t>
      </w:r>
      <w:r w:rsidRPr="008607ED">
        <w:rPr>
          <w:b/>
          <w:bCs/>
          <w:u w:val="single"/>
        </w:rPr>
        <w:t>kullanılmıştır</w:t>
      </w:r>
      <w:r>
        <w:rPr>
          <w:b/>
          <w:bCs/>
        </w:rPr>
        <w:t>?(5 puan)</w:t>
      </w:r>
    </w:p>
    <w:p w:rsidR="00E229E2" w:rsidRDefault="00E229E2" w:rsidP="002D3EAB">
      <w:pPr>
        <w:pStyle w:val="NoSpacing"/>
      </w:pPr>
      <w:r>
        <w:t>A)Devletin sarsılmayan temelini adalet temsil eder.    B)Hiç hata yapmayan insan,genellikle hiçbir şey yapmaz.</w:t>
      </w:r>
    </w:p>
    <w:p w:rsidR="00E229E2" w:rsidRDefault="00E229E2" w:rsidP="002D3EAB">
      <w:pPr>
        <w:pStyle w:val="NoSpacing"/>
      </w:pPr>
      <w:r>
        <w:t>C)Derslerden çakmamak için çok çalışmam gerekiyor.</w:t>
      </w:r>
    </w:p>
    <w:p w:rsidR="00E229E2" w:rsidRDefault="00E229E2" w:rsidP="002D3EAB">
      <w:pPr>
        <w:pStyle w:val="NoSpacing"/>
      </w:pPr>
      <w:r>
        <w:t>D)Bilinen düşman, bilinmeyen düşmandan daha iyidir.</w:t>
      </w:r>
    </w:p>
    <w:p w:rsidR="00E229E2" w:rsidRDefault="00E229E2" w:rsidP="002D3EAB">
      <w:pPr>
        <w:pStyle w:val="NoSpacing"/>
        <w:rPr>
          <w:b/>
          <w:bCs/>
        </w:rPr>
      </w:pPr>
    </w:p>
    <w:p w:rsidR="00E229E2" w:rsidRDefault="00E229E2" w:rsidP="002D3EAB">
      <w:pPr>
        <w:pStyle w:val="NoSpacing"/>
      </w:pPr>
      <w:r>
        <w:rPr>
          <w:b/>
          <w:bCs/>
        </w:rPr>
        <w:t xml:space="preserve">8-Aşağıdaki cümlelerde eksik noktalama işaretlerini </w:t>
      </w:r>
      <w:r w:rsidRPr="00446AF3">
        <w:rPr>
          <w:b/>
          <w:bCs/>
        </w:rPr>
        <w:t>tamamlayarak yazınız</w:t>
      </w:r>
      <w:r w:rsidRPr="003569CC">
        <w:rPr>
          <w:b/>
          <w:bCs/>
        </w:rPr>
        <w:t>.(6 puan)</w:t>
      </w:r>
    </w:p>
    <w:p w:rsidR="00E229E2" w:rsidRDefault="00E229E2" w:rsidP="002D3EAB">
      <w:pPr>
        <w:pStyle w:val="NoSpacing"/>
      </w:pPr>
      <w:r>
        <w:t>Bütün bu bilgileri Bilim Çocukta okumuştum</w:t>
      </w:r>
    </w:p>
    <w:p w:rsidR="00E229E2" w:rsidRDefault="00E229E2" w:rsidP="002D3EAB">
      <w:pPr>
        <w:pStyle w:val="NoSpacing"/>
      </w:pPr>
      <w:r>
        <w:t>Özlem durmadan çalışıyor ama başaramıyor</w:t>
      </w:r>
    </w:p>
    <w:p w:rsidR="00E229E2" w:rsidRDefault="00E229E2" w:rsidP="002D3EAB">
      <w:pPr>
        <w:pStyle w:val="NoSpacing"/>
      </w:pPr>
      <w:r>
        <w:t>Hava ne kadar sıcak</w:t>
      </w:r>
    </w:p>
    <w:p w:rsidR="00E229E2" w:rsidRDefault="00E229E2" w:rsidP="002D3EAB">
      <w:pPr>
        <w:pStyle w:val="NoSpacing"/>
        <w:rPr>
          <w:b/>
          <w:bCs/>
        </w:rPr>
      </w:pPr>
    </w:p>
    <w:p w:rsidR="00E229E2" w:rsidRDefault="00E229E2" w:rsidP="002D3EAB">
      <w:pPr>
        <w:pStyle w:val="NoSpacing"/>
      </w:pPr>
      <w:r>
        <w:rPr>
          <w:b/>
          <w:bCs/>
        </w:rPr>
        <w:t>9-Yaşlı nine, elindeki şemsiyesini yere hızlı hızlı vura vura sendeleyerek yürüyordu.Haylaz çocuklar, küçük kedi yavrusunu kalın sopalarla kovalıyorlardı.      (10 puan)</w:t>
      </w:r>
    </w:p>
    <w:p w:rsidR="00E229E2" w:rsidRPr="00446AF3" w:rsidRDefault="00E229E2" w:rsidP="002D3EAB">
      <w:pPr>
        <w:pStyle w:val="NoSpacing"/>
        <w:rPr>
          <w:b/>
          <w:bCs/>
        </w:rPr>
      </w:pPr>
      <w:r>
        <w:t xml:space="preserve">   </w:t>
      </w:r>
      <w:r>
        <w:rPr>
          <w:b/>
          <w:bCs/>
        </w:rPr>
        <w:t>Yukarıdaki paragrafta varlıkları, özellik bildiren kelimeleri ve eylem sözcüklerini aşağıya yazınız.</w:t>
      </w:r>
    </w:p>
    <w:p w:rsidR="00E229E2" w:rsidRDefault="00E229E2" w:rsidP="002D3EAB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>
        <w:t>VARLIKLAR                                     ÖZELLİK BİLDİREN KELİMELER                                  EYLEM SÖZCÜKLERİ</w:t>
      </w:r>
      <w:r>
        <w:rPr>
          <w:rFonts w:ascii="Times New Roman" w:hAnsi="Times New Roman" w:cs="Times New Roman"/>
          <w:b/>
          <w:bCs/>
          <w:sz w:val="26"/>
          <w:szCs w:val="26"/>
        </w:rPr>
        <w:t>10</w:t>
      </w:r>
      <w:r w:rsidRPr="00BA3F5F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</w:p>
    <w:p w:rsidR="00E229E2" w:rsidRDefault="00E229E2" w:rsidP="002D3EAB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</w:p>
    <w:p w:rsidR="00E229E2" w:rsidRPr="00BA3F5F" w:rsidRDefault="00E229E2" w:rsidP="002D3EAB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10-</w:t>
      </w:r>
      <w:r w:rsidRPr="00BA3F5F">
        <w:rPr>
          <w:rFonts w:ascii="Times New Roman" w:hAnsi="Times New Roman" w:cs="Times New Roman"/>
          <w:b/>
          <w:bCs/>
          <w:sz w:val="26"/>
          <w:szCs w:val="26"/>
        </w:rPr>
        <w:t>Aşağıdaki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cümlelerde altı çizili kelimelerden hangisi terim anlamlıdır</w:t>
      </w:r>
      <w:r w:rsidRPr="00BA3F5F">
        <w:rPr>
          <w:rFonts w:ascii="Times New Roman" w:hAnsi="Times New Roman" w:cs="Times New Roman"/>
          <w:b/>
          <w:bCs/>
          <w:sz w:val="26"/>
          <w:szCs w:val="26"/>
        </w:rPr>
        <w:t>?</w:t>
      </w:r>
      <w:r>
        <w:rPr>
          <w:rFonts w:ascii="Times New Roman" w:hAnsi="Times New Roman" w:cs="Times New Roman"/>
          <w:b/>
          <w:bCs/>
          <w:sz w:val="26"/>
          <w:szCs w:val="26"/>
        </w:rPr>
        <w:t>(5 puan)</w:t>
      </w:r>
    </w:p>
    <w:p w:rsidR="00E229E2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A) Babası ona çok soğuk davranıyordu.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B)Yazılıya çalışmayınca cesareti kırıldı.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E229E2" w:rsidRPr="00BA3F5F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C) Okul çantam çok ağır oldu.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D) Oyuncuların kostümleri hazırlandı.</w:t>
      </w:r>
    </w:p>
    <w:p w:rsidR="00E229E2" w:rsidRPr="00BA3F5F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E229E2" w:rsidRPr="004740E1" w:rsidRDefault="00E229E2" w:rsidP="002D3EAB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11</w:t>
      </w:r>
      <w:r w:rsidRPr="004740E1">
        <w:rPr>
          <w:rFonts w:ascii="Times New Roman" w:hAnsi="Times New Roman" w:cs="Times New Roman"/>
          <w:b/>
          <w:bCs/>
          <w:sz w:val="26"/>
          <w:szCs w:val="26"/>
        </w:rPr>
        <w:t>- Aşağıdaki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cümleleri ismin hal ekleriyle tamamlayıp, yanına durumlarını yazınız.(4 puan)</w:t>
      </w:r>
    </w:p>
    <w:p w:rsidR="00E229E2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Ninniler büyüklerimiz…..   bize armağandır.        </w:t>
      </w:r>
    </w:p>
    <w:p w:rsidR="00E229E2" w:rsidRPr="00BA3F5F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Mısır tarlası…..   kuşlar gelirmiş.</w:t>
      </w:r>
    </w:p>
    <w:p w:rsidR="00E229E2" w:rsidRDefault="00E229E2" w:rsidP="002D3EAB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</w:p>
    <w:p w:rsidR="00E229E2" w:rsidRPr="004740E1" w:rsidRDefault="00E229E2" w:rsidP="002D3EAB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12</w:t>
      </w:r>
      <w:r w:rsidRPr="004740E1">
        <w:rPr>
          <w:rFonts w:ascii="Times New Roman" w:hAnsi="Times New Roman" w:cs="Times New Roman"/>
          <w:b/>
          <w:bCs/>
          <w:sz w:val="26"/>
          <w:szCs w:val="26"/>
        </w:rPr>
        <w:t>-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A</w:t>
      </w:r>
      <w:r w:rsidRPr="004740E1">
        <w:rPr>
          <w:rFonts w:ascii="Times New Roman" w:hAnsi="Times New Roman" w:cs="Times New Roman"/>
          <w:b/>
          <w:bCs/>
          <w:sz w:val="26"/>
          <w:szCs w:val="26"/>
        </w:rPr>
        <w:t xml:space="preserve">şağıdaki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cümlede hece düşmesi hangi kelimede meydana </w:t>
      </w:r>
      <w:r w:rsidRPr="008607ED">
        <w:rPr>
          <w:rFonts w:ascii="Times New Roman" w:hAnsi="Times New Roman" w:cs="Times New Roman"/>
          <w:b/>
          <w:bCs/>
          <w:sz w:val="26"/>
          <w:szCs w:val="26"/>
          <w:u w:val="single"/>
        </w:rPr>
        <w:t>gelmiştir</w:t>
      </w:r>
      <w:r>
        <w:rPr>
          <w:rFonts w:ascii="Times New Roman" w:hAnsi="Times New Roman" w:cs="Times New Roman"/>
          <w:b/>
          <w:bCs/>
          <w:sz w:val="26"/>
          <w:szCs w:val="26"/>
        </w:rPr>
        <w:t>?(5 puan)</w:t>
      </w:r>
    </w:p>
    <w:p w:rsidR="00E229E2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‘ </w:t>
      </w:r>
      <w:r w:rsidRPr="003A7A24">
        <w:rPr>
          <w:rFonts w:ascii="Times New Roman" w:hAnsi="Times New Roman" w:cs="Times New Roman"/>
          <w:b/>
          <w:bCs/>
          <w:sz w:val="26"/>
          <w:szCs w:val="26"/>
        </w:rPr>
        <w:t>Elindeki resmi yere düşürdü</w:t>
      </w:r>
      <w:r>
        <w:rPr>
          <w:rFonts w:ascii="Times New Roman" w:hAnsi="Times New Roman" w:cs="Times New Roman"/>
          <w:sz w:val="26"/>
          <w:szCs w:val="26"/>
        </w:rPr>
        <w:t>.’</w:t>
      </w:r>
    </w:p>
    <w:p w:rsidR="00E229E2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A) elindeki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B) resmi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C) yere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D) düşürdü</w:t>
      </w:r>
    </w:p>
    <w:p w:rsidR="00E229E2" w:rsidRPr="00BA3F5F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E229E2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13</w:t>
      </w:r>
      <w:r w:rsidRPr="00B34DDD">
        <w:rPr>
          <w:rFonts w:ascii="Times New Roman" w:hAnsi="Times New Roman" w:cs="Times New Roman"/>
          <w:b/>
          <w:bCs/>
          <w:sz w:val="26"/>
          <w:szCs w:val="26"/>
        </w:rPr>
        <w:t>- Aşağıdaki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cümleleri parantez içinde verilen uygun kelimelerle tamamlayınız.(ama-çünkü-fakat-ancak)  (4 puan)</w:t>
      </w:r>
    </w:p>
    <w:p w:rsidR="00E229E2" w:rsidRPr="00BA3F5F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Sınavı kazanamadı,………….    az çalışmıştı.</w:t>
      </w:r>
    </w:p>
    <w:p w:rsidR="00E229E2" w:rsidRPr="003A7A24" w:rsidRDefault="00E229E2" w:rsidP="002D3EAB">
      <w:pPr>
        <w:pStyle w:val="NoSpacing"/>
        <w:ind w:firstLine="708"/>
        <w:rPr>
          <w:rFonts w:ascii="Times New Roman" w:hAnsi="Times New Roman" w:cs="Times New Roman"/>
          <w:sz w:val="26"/>
          <w:szCs w:val="26"/>
        </w:rPr>
      </w:pPr>
      <w:r w:rsidRPr="003A7A2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A7A24">
        <w:rPr>
          <w:rFonts w:ascii="Times New Roman" w:hAnsi="Times New Roman" w:cs="Times New Roman"/>
          <w:sz w:val="26"/>
          <w:szCs w:val="26"/>
        </w:rPr>
        <w:t xml:space="preserve"> Bu işe başlıyorum,………….   </w:t>
      </w:r>
      <w:r>
        <w:rPr>
          <w:rFonts w:ascii="Times New Roman" w:hAnsi="Times New Roman" w:cs="Times New Roman"/>
          <w:sz w:val="26"/>
          <w:szCs w:val="26"/>
        </w:rPr>
        <w:t>b</w:t>
      </w:r>
      <w:r w:rsidRPr="003A7A24">
        <w:rPr>
          <w:rFonts w:ascii="Times New Roman" w:hAnsi="Times New Roman" w:cs="Times New Roman"/>
          <w:sz w:val="26"/>
          <w:szCs w:val="26"/>
        </w:rPr>
        <w:t>ugün bitiremem.</w:t>
      </w:r>
    </w:p>
    <w:p w:rsidR="00E229E2" w:rsidRPr="003A7A24" w:rsidRDefault="00E229E2" w:rsidP="002D3EAB">
      <w:pPr>
        <w:pStyle w:val="NoSpacing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Çok çalışıyor,…………….  Bir türlü başaramıyor.</w:t>
      </w:r>
    </w:p>
    <w:p w:rsidR="00E229E2" w:rsidRPr="003A7A24" w:rsidRDefault="00E229E2" w:rsidP="002D3EAB">
      <w:pPr>
        <w:pStyle w:val="NoSpacing"/>
        <w:tabs>
          <w:tab w:val="left" w:pos="90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A7A24">
        <w:rPr>
          <w:rFonts w:ascii="Times New Roman" w:hAnsi="Times New Roman" w:cs="Times New Roman"/>
          <w:sz w:val="26"/>
          <w:szCs w:val="26"/>
        </w:rPr>
        <w:t>Koştum,………….    Yetişemedim.</w:t>
      </w:r>
    </w:p>
    <w:p w:rsidR="00E229E2" w:rsidRPr="003A7A24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E229E2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14</w:t>
      </w:r>
      <w:r w:rsidRPr="00B34DDD">
        <w:rPr>
          <w:rFonts w:ascii="Times New Roman" w:hAnsi="Times New Roman" w:cs="Times New Roman"/>
          <w:b/>
          <w:bCs/>
          <w:sz w:val="26"/>
          <w:szCs w:val="26"/>
        </w:rPr>
        <w:t>- Aşağıdaki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kelimelerden</w:t>
      </w:r>
      <w:r w:rsidRPr="00B34DDD">
        <w:rPr>
          <w:rFonts w:ascii="Times New Roman" w:hAnsi="Times New Roman" w:cs="Times New Roman"/>
          <w:b/>
          <w:bCs/>
          <w:sz w:val="26"/>
          <w:szCs w:val="26"/>
        </w:rPr>
        <w:t xml:space="preserve"> hangisi </w:t>
      </w:r>
      <w:r w:rsidRPr="008607ED">
        <w:rPr>
          <w:rFonts w:ascii="Times New Roman" w:hAnsi="Times New Roman" w:cs="Times New Roman"/>
          <w:b/>
          <w:bCs/>
          <w:sz w:val="26"/>
          <w:szCs w:val="26"/>
          <w:u w:val="single"/>
        </w:rPr>
        <w:t>eş seslidir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  <w:r>
        <w:rPr>
          <w:rFonts w:ascii="Times New Roman" w:hAnsi="Times New Roman" w:cs="Times New Roman"/>
          <w:sz w:val="26"/>
          <w:szCs w:val="26"/>
        </w:rPr>
        <w:t xml:space="preserve"> (5 puan)</w:t>
      </w:r>
    </w:p>
    <w:p w:rsidR="00E229E2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A) sabah</w:t>
      </w:r>
      <w:r>
        <w:rPr>
          <w:rFonts w:ascii="Times New Roman" w:hAnsi="Times New Roman" w:cs="Times New Roman"/>
          <w:sz w:val="26"/>
          <w:szCs w:val="26"/>
        </w:rPr>
        <w:tab/>
        <w:t>B)dolu       C)tatil          D)çocuk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E229E2" w:rsidRPr="00BA3F5F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E229E2" w:rsidRPr="00B34DDD" w:rsidRDefault="00E229E2" w:rsidP="002D3EAB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B34DDD">
        <w:rPr>
          <w:rFonts w:ascii="Times New Roman" w:hAnsi="Times New Roman" w:cs="Times New Roman"/>
          <w:b/>
          <w:bCs/>
          <w:sz w:val="26"/>
          <w:szCs w:val="26"/>
        </w:rPr>
        <w:t>1</w:t>
      </w:r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B34DDD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>
        <w:rPr>
          <w:rFonts w:ascii="Times New Roman" w:hAnsi="Times New Roman" w:cs="Times New Roman"/>
          <w:b/>
          <w:bCs/>
          <w:sz w:val="26"/>
          <w:szCs w:val="26"/>
        </w:rPr>
        <w:t>Aşağıdaki cümlelerin hangisinde  -ki ‘nin yazılışı yanlıştır</w:t>
      </w:r>
      <w:r w:rsidRPr="00B34DDD">
        <w:rPr>
          <w:rFonts w:ascii="Times New Roman" w:hAnsi="Times New Roman" w:cs="Times New Roman"/>
          <w:b/>
          <w:bCs/>
          <w:sz w:val="26"/>
          <w:szCs w:val="26"/>
        </w:rPr>
        <w:t>?</w:t>
      </w:r>
      <w:r>
        <w:rPr>
          <w:rFonts w:ascii="Times New Roman" w:hAnsi="Times New Roman" w:cs="Times New Roman"/>
          <w:b/>
          <w:bCs/>
          <w:sz w:val="26"/>
          <w:szCs w:val="26"/>
        </w:rPr>
        <w:t>(5 puan)</w:t>
      </w:r>
    </w:p>
    <w:p w:rsidR="00E229E2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E229E2" w:rsidRPr="00BA3F5F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A) Öyle sanıyorum  ki bu gece uyuyamayacağız.  B)Kar yağmadıki yollar kapansın.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229E2" w:rsidRPr="00BA3F5F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C)Bendeki şans kimsede yok.                                 D)Evdeki işlerimi bitirince gelirim.</w:t>
      </w:r>
    </w:p>
    <w:p w:rsidR="00E229E2" w:rsidRDefault="00E229E2" w:rsidP="002D3EAB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</w:p>
    <w:p w:rsidR="00E229E2" w:rsidRDefault="00E229E2" w:rsidP="002D3EAB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B34DDD">
        <w:rPr>
          <w:rFonts w:ascii="Times New Roman" w:hAnsi="Times New Roman" w:cs="Times New Roman"/>
          <w:b/>
          <w:bCs/>
          <w:sz w:val="26"/>
          <w:szCs w:val="26"/>
        </w:rPr>
        <w:t>1</w:t>
      </w:r>
      <w:r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B34DDD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(söylemeden-akıllı-düşünür-akılsız-ve-söyler-düşünmeden) </w:t>
      </w:r>
    </w:p>
    <w:p w:rsidR="00E229E2" w:rsidRPr="00B34DDD" w:rsidRDefault="00E229E2" w:rsidP="002D3EAB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Kelimeleri ile anlamlı ve kurallı cümle oluşturulduğunda hangi kelime açıkta kalır?</w:t>
      </w:r>
      <w:r w:rsidRPr="00B34DD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(5 puan)</w:t>
      </w:r>
    </w:p>
    <w:p w:rsidR="00E229E2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E229E2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A)Düşünmeden         B)ve        C)akılsız          D)söyler</w:t>
      </w:r>
    </w:p>
    <w:p w:rsidR="00E229E2" w:rsidRDefault="00E229E2" w:rsidP="002D3EAB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</w:p>
    <w:p w:rsidR="00E229E2" w:rsidRPr="00B34DDD" w:rsidRDefault="00E229E2" w:rsidP="002D3EAB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17-Aşağıdaki deyimlerden hangisi ‘çok düşünmek’ anlamında </w:t>
      </w:r>
      <w:r w:rsidRPr="008607ED">
        <w:rPr>
          <w:rFonts w:ascii="Times New Roman" w:hAnsi="Times New Roman" w:cs="Times New Roman"/>
          <w:b/>
          <w:bCs/>
          <w:sz w:val="26"/>
          <w:szCs w:val="26"/>
          <w:u w:val="single"/>
        </w:rPr>
        <w:t>kullanılmıştır?</w:t>
      </w:r>
      <w:r>
        <w:rPr>
          <w:rFonts w:ascii="Times New Roman" w:hAnsi="Times New Roman" w:cs="Times New Roman"/>
          <w:b/>
          <w:bCs/>
          <w:sz w:val="26"/>
          <w:szCs w:val="26"/>
        </w:rPr>
        <w:t>(5 puan)</w:t>
      </w:r>
    </w:p>
    <w:p w:rsidR="00E229E2" w:rsidRDefault="00E229E2" w:rsidP="002D3EA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A)Kafası almamak        B)Kafasına koymak          C)Kafası işlemek         D)Kafa patlatmak</w:t>
      </w:r>
    </w:p>
    <w:p w:rsidR="00E229E2" w:rsidRDefault="00E229E2" w:rsidP="002D3EAB">
      <w:pPr>
        <w:rPr>
          <w:b/>
          <w:bCs/>
        </w:rPr>
      </w:pPr>
    </w:p>
    <w:p w:rsidR="00E229E2" w:rsidRDefault="00E229E2" w:rsidP="002D3EAB">
      <w:pPr>
        <w:rPr>
          <w:b/>
          <w:bCs/>
        </w:rPr>
      </w:pPr>
      <w:r w:rsidRPr="00061C25">
        <w:rPr>
          <w:b/>
          <w:bCs/>
        </w:rPr>
        <w:t>18-</w:t>
      </w:r>
      <w:r>
        <w:rPr>
          <w:b/>
          <w:bCs/>
        </w:rPr>
        <w:t xml:space="preserve">Aşağıdaki kelimelerden hangisi birden fazla ek alarak </w:t>
      </w:r>
      <w:r w:rsidRPr="008607ED">
        <w:rPr>
          <w:b/>
          <w:bCs/>
          <w:u w:val="single"/>
        </w:rPr>
        <w:t>oluşmuştur</w:t>
      </w:r>
      <w:r>
        <w:rPr>
          <w:b/>
          <w:bCs/>
        </w:rPr>
        <w:t>?(5 puan)</w:t>
      </w:r>
    </w:p>
    <w:p w:rsidR="00E229E2" w:rsidRDefault="00E229E2" w:rsidP="002D3EAB">
      <w:r>
        <w:t>A)sucu          B)simit         C)oyunculuk          D)şekersiz</w:t>
      </w:r>
    </w:p>
    <w:p w:rsidR="00E229E2" w:rsidRDefault="00E229E2" w:rsidP="002D3EAB">
      <w:pPr>
        <w:rPr>
          <w:b/>
          <w:bCs/>
        </w:rPr>
      </w:pPr>
      <w:r>
        <w:rPr>
          <w:b/>
          <w:bCs/>
        </w:rPr>
        <w:t xml:space="preserve"> 19-‘ Bütün gün zavallı kız kardeşini arayıp durdu.’cümlesinde virgül hangi kelimeden sonra gelirse, arayanın ‘kız’ olduğu anlaşılır? (5 puan)</w:t>
      </w:r>
    </w:p>
    <w:p w:rsidR="00E229E2" w:rsidRDefault="00E229E2" w:rsidP="002D3EAB">
      <w:r>
        <w:t>A)zavallı      B)gün        C)kız             D)kardeşini</w:t>
      </w:r>
    </w:p>
    <w:p w:rsidR="00E229E2" w:rsidRDefault="00E229E2" w:rsidP="002D3EAB">
      <w:pPr>
        <w:rPr>
          <w:b/>
          <w:bCs/>
        </w:rPr>
      </w:pPr>
      <w:r>
        <w:rPr>
          <w:b/>
          <w:bCs/>
        </w:rPr>
        <w:t>20-Aşağıdaki kelimelerden hangisi soyut isimdir?(5 puan)</w:t>
      </w:r>
    </w:p>
    <w:p w:rsidR="00E229E2" w:rsidRDefault="00E229E2" w:rsidP="002D3EAB">
      <w:r>
        <w:t>A)para         B)kağıt         C)üzüntü       D)sözlük</w:t>
      </w:r>
    </w:p>
    <w:p w:rsidR="00E229E2" w:rsidRDefault="00E229E2" w:rsidP="002D3EAB"/>
    <w:p w:rsidR="00E229E2" w:rsidRPr="00061C25" w:rsidRDefault="00E229E2" w:rsidP="002D3EAB"/>
    <w:p w:rsidR="00E229E2" w:rsidRDefault="00E229E2"/>
    <w:sectPr w:rsidR="00E229E2" w:rsidSect="008607E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EAB"/>
    <w:rsid w:val="00061C25"/>
    <w:rsid w:val="00246272"/>
    <w:rsid w:val="002D3EAB"/>
    <w:rsid w:val="003569CC"/>
    <w:rsid w:val="003A7A24"/>
    <w:rsid w:val="00446AF3"/>
    <w:rsid w:val="004740E1"/>
    <w:rsid w:val="004C4DE1"/>
    <w:rsid w:val="00606307"/>
    <w:rsid w:val="006115D6"/>
    <w:rsid w:val="006571C6"/>
    <w:rsid w:val="007009CF"/>
    <w:rsid w:val="008607ED"/>
    <w:rsid w:val="00B34DDD"/>
    <w:rsid w:val="00BA3570"/>
    <w:rsid w:val="00BA3F5F"/>
    <w:rsid w:val="00E229E2"/>
    <w:rsid w:val="00E61516"/>
    <w:rsid w:val="00F37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EA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D3EAB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BA35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661</Words>
  <Characters>3771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3</cp:revision>
  <dcterms:created xsi:type="dcterms:W3CDTF">2013-02-15T21:19:00Z</dcterms:created>
  <dcterms:modified xsi:type="dcterms:W3CDTF">2013-03-12T21:20:00Z</dcterms:modified>
</cp:coreProperties>
</file>